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AB258" w14:textId="79F35A7A" w:rsidR="008F3766" w:rsidRDefault="008F3766" w:rsidP="008F37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RYSDONE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</w:t>
      </w:r>
      <w:r>
        <w:rPr>
          <w:rFonts w:cs="Times New Roman"/>
          <w:szCs w:val="24"/>
        </w:rPr>
        <w:t>414</w:t>
      </w:r>
      <w:r>
        <w:rPr>
          <w:rFonts w:cs="Times New Roman"/>
          <w:szCs w:val="24"/>
        </w:rPr>
        <w:t>)</w:t>
      </w:r>
    </w:p>
    <w:p w14:paraId="33E88BCC" w14:textId="77777777" w:rsidR="008F3766" w:rsidRDefault="008F3766" w:rsidP="008F37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7B47E2EE" w14:textId="77777777" w:rsidR="008F3766" w:rsidRDefault="008F3766" w:rsidP="008F3766">
      <w:pPr>
        <w:pStyle w:val="NoSpacing"/>
        <w:rPr>
          <w:rFonts w:cs="Times New Roman"/>
          <w:szCs w:val="24"/>
        </w:rPr>
      </w:pPr>
    </w:p>
    <w:p w14:paraId="0FD9ABCA" w14:textId="77777777" w:rsidR="008F3766" w:rsidRDefault="008F3766" w:rsidP="008F3766">
      <w:pPr>
        <w:pStyle w:val="NoSpacing"/>
        <w:rPr>
          <w:rFonts w:cs="Times New Roman"/>
          <w:szCs w:val="24"/>
        </w:rPr>
      </w:pPr>
    </w:p>
    <w:p w14:paraId="2CA02A71" w14:textId="69AFE71C" w:rsidR="008F3766" w:rsidRDefault="008F3766" w:rsidP="008F37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Sep.1414</w:t>
      </w:r>
      <w:r>
        <w:rPr>
          <w:rFonts w:cs="Times New Roman"/>
          <w:szCs w:val="24"/>
        </w:rPr>
        <w:tab/>
        <w:t>He was ordained to his first tonsure.</w:t>
      </w:r>
    </w:p>
    <w:p w14:paraId="17890486" w14:textId="2ACA92F6" w:rsidR="008F3766" w:rsidRDefault="008F3766" w:rsidP="008F37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>)</w:t>
      </w:r>
    </w:p>
    <w:p w14:paraId="7E7F497D" w14:textId="77777777" w:rsidR="008F3766" w:rsidRDefault="008F3766" w:rsidP="008F3766">
      <w:pPr>
        <w:pStyle w:val="NoSpacing"/>
        <w:rPr>
          <w:rFonts w:cs="Times New Roman"/>
          <w:szCs w:val="24"/>
        </w:rPr>
      </w:pPr>
    </w:p>
    <w:p w14:paraId="7433452E" w14:textId="77777777" w:rsidR="008F3766" w:rsidRDefault="008F3766" w:rsidP="008F3766">
      <w:pPr>
        <w:pStyle w:val="NoSpacing"/>
        <w:rPr>
          <w:rFonts w:cs="Times New Roman"/>
          <w:szCs w:val="24"/>
        </w:rPr>
      </w:pPr>
    </w:p>
    <w:p w14:paraId="6DF1F0D1" w14:textId="77777777" w:rsidR="008F3766" w:rsidRPr="00F30321" w:rsidRDefault="008F3766" w:rsidP="008F37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6B55503B" w14:textId="75B06C8C" w:rsidR="00BA00AB" w:rsidRPr="008F3766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8F37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B0E2D" w14:textId="77777777" w:rsidR="008F3766" w:rsidRDefault="008F3766" w:rsidP="009139A6">
      <w:r>
        <w:separator/>
      </w:r>
    </w:p>
  </w:endnote>
  <w:endnote w:type="continuationSeparator" w:id="0">
    <w:p w14:paraId="3DB83B2E" w14:textId="77777777" w:rsidR="008F3766" w:rsidRDefault="008F37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78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1A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3C6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3D8A7" w14:textId="77777777" w:rsidR="008F3766" w:rsidRDefault="008F3766" w:rsidP="009139A6">
      <w:r>
        <w:separator/>
      </w:r>
    </w:p>
  </w:footnote>
  <w:footnote w:type="continuationSeparator" w:id="0">
    <w:p w14:paraId="53F5E897" w14:textId="77777777" w:rsidR="008F3766" w:rsidRDefault="008F37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1F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348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92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766"/>
    <w:rsid w:val="000666E0"/>
    <w:rsid w:val="002510B7"/>
    <w:rsid w:val="005C130B"/>
    <w:rsid w:val="00826F5C"/>
    <w:rsid w:val="008F376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0880B"/>
  <w15:chartTrackingRefBased/>
  <w15:docId w15:val="{49ED084D-A1D5-4C7D-B306-607CBAD3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2022-11-25T17:41:00Z</dcterms:created>
  <dcterms:modified xsi:type="dcterms:W3CDTF">2022-11-25T17:44:00Z</dcterms:modified>
</cp:coreProperties>
</file>